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B01F9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WIBBURY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d.1439)</w:t>
      </w:r>
    </w:p>
    <w:p w:rsidR="00B01F9E" w:rsidRDefault="00B01F9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01F9E" w:rsidRDefault="00B01F9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01F9E" w:rsidRDefault="00B01F9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1 Lena. She 2 =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Bonvyle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01F9E" w:rsidRDefault="00B01F9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434D6F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25-350)</w:t>
      </w:r>
    </w:p>
    <w:p w:rsidR="00B01F9E" w:rsidRDefault="00B01F9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Daughter:  Joan(q.v.).  (ibid.)</w:t>
      </w:r>
    </w:p>
    <w:p w:rsidR="00B01F9E" w:rsidRDefault="00B01F9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01F9E" w:rsidRDefault="00B01F9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01F9E" w:rsidRDefault="00B01F9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Oct.1439</w:t>
      </w:r>
      <w:r>
        <w:rPr>
          <w:rFonts w:ascii="Times New Roman" w:hAnsi="Times New Roman" w:cs="Times New Roman"/>
          <w:sz w:val="24"/>
          <w:szCs w:val="24"/>
        </w:rPr>
        <w:tab/>
        <w:t>Dead by this date.  (ibid.)</w:t>
      </w:r>
    </w:p>
    <w:p w:rsidR="00B01F9E" w:rsidRDefault="00B01F9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01F9E" w:rsidRDefault="00B01F9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01F9E" w:rsidRPr="00B01F9E" w:rsidRDefault="00B01F9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November 2015</w:t>
      </w:r>
      <w:bookmarkStart w:id="0" w:name="_GoBack"/>
      <w:bookmarkEnd w:id="0"/>
    </w:p>
    <w:sectPr w:rsidR="00B01F9E" w:rsidRPr="00B01F9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1F9E" w:rsidRDefault="00B01F9E" w:rsidP="00564E3C">
      <w:pPr>
        <w:spacing w:after="0" w:line="240" w:lineRule="auto"/>
      </w:pPr>
      <w:r>
        <w:separator/>
      </w:r>
    </w:p>
  </w:endnote>
  <w:endnote w:type="continuationSeparator" w:id="0">
    <w:p w:rsidR="00B01F9E" w:rsidRDefault="00B01F9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01F9E">
      <w:rPr>
        <w:rFonts w:ascii="Times New Roman" w:hAnsi="Times New Roman" w:cs="Times New Roman"/>
        <w:noProof/>
        <w:sz w:val="24"/>
        <w:szCs w:val="24"/>
      </w:rPr>
      <w:t>5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1F9E" w:rsidRDefault="00B01F9E" w:rsidP="00564E3C">
      <w:pPr>
        <w:spacing w:after="0" w:line="240" w:lineRule="auto"/>
      </w:pPr>
      <w:r>
        <w:separator/>
      </w:r>
    </w:p>
  </w:footnote>
  <w:footnote w:type="continuationSeparator" w:id="0">
    <w:p w:rsidR="00B01F9E" w:rsidRDefault="00B01F9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F9E"/>
    <w:rsid w:val="00372DC6"/>
    <w:rsid w:val="00564E3C"/>
    <w:rsid w:val="0064591D"/>
    <w:rsid w:val="00B01F9E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95D614"/>
  <w15:chartTrackingRefBased/>
  <w15:docId w15:val="{6C14C4F8-231C-497D-99E4-457178392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B01F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3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2015-11-05T19:50:00Z</dcterms:created>
  <dcterms:modified xsi:type="dcterms:W3CDTF">2015-11-05T19:53:00Z</dcterms:modified>
</cp:coreProperties>
</file>